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3206F" w14:textId="77777777" w:rsidR="00915021" w:rsidRDefault="00915021" w:rsidP="0091502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FORDHAM, senior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76A02A79" w14:textId="77777777" w:rsidR="00915021" w:rsidRDefault="00915021" w:rsidP="0091502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Great </w:t>
      </w:r>
      <w:proofErr w:type="spellStart"/>
      <w:r>
        <w:rPr>
          <w:rFonts w:cs="Times New Roman"/>
          <w:szCs w:val="24"/>
        </w:rPr>
        <w:t>Cheshill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Cambridgeshire</w:t>
      </w:r>
      <w:proofErr w:type="spellEnd"/>
      <w:r>
        <w:rPr>
          <w:rFonts w:cs="Times New Roman"/>
          <w:szCs w:val="24"/>
        </w:rPr>
        <w:t>. Husbandman.</w:t>
      </w:r>
    </w:p>
    <w:p w14:paraId="798A5060" w14:textId="77777777" w:rsidR="00915021" w:rsidRDefault="00915021" w:rsidP="00915021">
      <w:pPr>
        <w:pStyle w:val="NoSpacing"/>
        <w:jc w:val="both"/>
        <w:rPr>
          <w:rFonts w:cs="Times New Roman"/>
          <w:szCs w:val="24"/>
        </w:rPr>
      </w:pPr>
    </w:p>
    <w:p w14:paraId="4A3A6CC8" w14:textId="77777777" w:rsidR="00915021" w:rsidRDefault="00915021" w:rsidP="00915021">
      <w:pPr>
        <w:pStyle w:val="NoSpacing"/>
        <w:jc w:val="both"/>
        <w:rPr>
          <w:rFonts w:cs="Times New Roman"/>
          <w:szCs w:val="24"/>
        </w:rPr>
      </w:pPr>
    </w:p>
    <w:p w14:paraId="3E6C22E0" w14:textId="77777777" w:rsidR="00915021" w:rsidRDefault="00915021" w:rsidP="0091502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Thomas Palmer(q.v.) brought a plaint of debt against him and John Fordham,</w:t>
      </w:r>
    </w:p>
    <w:p w14:paraId="5582CCA2" w14:textId="77777777" w:rsidR="00915021" w:rsidRDefault="00915021" w:rsidP="0091502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junior(q.v.), of Bishop’s </w:t>
      </w:r>
      <w:proofErr w:type="spellStart"/>
      <w:r>
        <w:rPr>
          <w:rFonts w:cs="Times New Roman"/>
          <w:szCs w:val="24"/>
        </w:rPr>
        <w:t>Stortford</w:t>
      </w:r>
      <w:proofErr w:type="spellEnd"/>
      <w:r>
        <w:rPr>
          <w:rFonts w:cs="Times New Roman"/>
          <w:szCs w:val="24"/>
        </w:rPr>
        <w:t>, Hertfordshire(q.v.).</w:t>
      </w:r>
    </w:p>
    <w:p w14:paraId="15F133DA" w14:textId="77777777" w:rsidR="00915021" w:rsidRDefault="00915021" w:rsidP="0091502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615EF33B" w14:textId="77777777" w:rsidR="00915021" w:rsidRDefault="00915021" w:rsidP="00915021">
      <w:pPr>
        <w:pStyle w:val="NoSpacing"/>
        <w:jc w:val="both"/>
        <w:rPr>
          <w:rFonts w:cs="Times New Roman"/>
          <w:szCs w:val="24"/>
        </w:rPr>
      </w:pPr>
    </w:p>
    <w:p w14:paraId="12A611C0" w14:textId="77777777" w:rsidR="00915021" w:rsidRDefault="00915021" w:rsidP="00915021">
      <w:pPr>
        <w:pStyle w:val="NoSpacing"/>
        <w:jc w:val="both"/>
        <w:rPr>
          <w:rFonts w:cs="Times New Roman"/>
          <w:szCs w:val="24"/>
        </w:rPr>
      </w:pPr>
    </w:p>
    <w:p w14:paraId="0803BB22" w14:textId="77777777" w:rsidR="00915021" w:rsidRDefault="00915021" w:rsidP="0091502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4 October 2022</w:t>
      </w:r>
    </w:p>
    <w:p w14:paraId="2EC413D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7DDCF" w14:textId="77777777" w:rsidR="00915021" w:rsidRDefault="00915021" w:rsidP="009139A6">
      <w:r>
        <w:separator/>
      </w:r>
    </w:p>
  </w:endnote>
  <w:endnote w:type="continuationSeparator" w:id="0">
    <w:p w14:paraId="47E32D38" w14:textId="77777777" w:rsidR="00915021" w:rsidRDefault="0091502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2267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A562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8396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9F3C7" w14:textId="77777777" w:rsidR="00915021" w:rsidRDefault="00915021" w:rsidP="009139A6">
      <w:r>
        <w:separator/>
      </w:r>
    </w:p>
  </w:footnote>
  <w:footnote w:type="continuationSeparator" w:id="0">
    <w:p w14:paraId="18B7226E" w14:textId="77777777" w:rsidR="00915021" w:rsidRDefault="0091502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949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6DE6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BA9C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021"/>
    <w:rsid w:val="000666E0"/>
    <w:rsid w:val="002510B7"/>
    <w:rsid w:val="005C130B"/>
    <w:rsid w:val="00826F5C"/>
    <w:rsid w:val="009139A6"/>
    <w:rsid w:val="00915021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BB01BF"/>
  <w15:chartTrackingRefBased/>
  <w15:docId w15:val="{7FFC078A-5BE7-4FDC-ADF6-D06937CCE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1502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2022-12-02T19:39:00Z</dcterms:created>
  <dcterms:modified xsi:type="dcterms:W3CDTF">2022-12-02T19:40:00Z</dcterms:modified>
</cp:coreProperties>
</file>